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5025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none" w:sz="0" w:space="0" w:color="auto"/>
          <w:insideV w:val="single" w:sz="2" w:space="0" w:color="808080" w:themeColor="background1" w:themeShade="80"/>
        </w:tblBorders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00" w:firstRow="0" w:lastRow="0" w:firstColumn="0" w:lastColumn="0" w:noHBand="0" w:noVBand="0"/>
      </w:tblPr>
      <w:tblGrid>
        <w:gridCol w:w="3005"/>
        <w:gridCol w:w="3005"/>
        <w:gridCol w:w="3005"/>
        <w:gridCol w:w="3005"/>
        <w:gridCol w:w="3005"/>
      </w:tblGrid>
      <w:tr w:rsidR="005609E0" w:rsidTr="00D16D38">
        <w:trPr>
          <w:cantSplit/>
          <w:trHeight w:hRule="exact" w:val="2552"/>
        </w:trPr>
        <w:tc>
          <w:tcPr>
            <w:tcW w:w="3005" w:type="dxa"/>
          </w:tcPr>
          <w:p w:rsidR="005609E0" w:rsidRPr="0008114D" w:rsidRDefault="005609E0" w:rsidP="000D1B06">
            <w:bookmarkStart w:id="0" w:name="_GoBack"/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781120" behindDoc="0" locked="0" layoutInCell="1" allowOverlap="1" wp14:anchorId="0B0B5B67" wp14:editId="4DBE31BE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1764000" cy="681681"/>
                  <wp:effectExtent l="0" t="0" r="8255" b="4445"/>
                  <wp:wrapTopAndBottom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aim_300dpi_cmy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6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782144" behindDoc="0" locked="0" layoutInCell="1" allowOverlap="1" wp14:anchorId="14873020" wp14:editId="214DF6E5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878205</wp:posOffset>
                  </wp:positionV>
                  <wp:extent cx="1764000" cy="363600"/>
                  <wp:effectExtent l="0" t="0" r="8255" b="0"/>
                  <wp:wrapNone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DE Arbeitssicherheit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3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05" w:type="dxa"/>
          </w:tcPr>
          <w:p w:rsidR="005609E0" w:rsidRPr="0008114D" w:rsidRDefault="005609E0" w:rsidP="009F4F64"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783168" behindDoc="0" locked="0" layoutInCell="1" allowOverlap="1" wp14:anchorId="47057CAB" wp14:editId="388C7EEB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1764000" cy="681681"/>
                  <wp:effectExtent l="0" t="0" r="8255" b="4445"/>
                  <wp:wrapTopAndBottom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aim_300dpi_cmy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6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784192" behindDoc="0" locked="0" layoutInCell="1" allowOverlap="1" wp14:anchorId="00EDCC33" wp14:editId="3DBF774D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878205</wp:posOffset>
                  </wp:positionV>
                  <wp:extent cx="1764000" cy="363600"/>
                  <wp:effectExtent l="0" t="0" r="8255" b="0"/>
                  <wp:wrapNone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DE Arbeitssicherheit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3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05" w:type="dxa"/>
          </w:tcPr>
          <w:p w:rsidR="005609E0" w:rsidRPr="0008114D" w:rsidRDefault="005609E0" w:rsidP="009F4F64"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785216" behindDoc="0" locked="0" layoutInCell="1" allowOverlap="1" wp14:anchorId="75509658" wp14:editId="2FA49D50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1764000" cy="681681"/>
                  <wp:effectExtent l="0" t="0" r="8255" b="4445"/>
                  <wp:wrapTopAndBottom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aim_300dpi_cmy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6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786240" behindDoc="0" locked="0" layoutInCell="1" allowOverlap="1" wp14:anchorId="5933DCC1" wp14:editId="35A8B806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878205</wp:posOffset>
                  </wp:positionV>
                  <wp:extent cx="1764000" cy="363600"/>
                  <wp:effectExtent l="0" t="0" r="8255" b="0"/>
                  <wp:wrapNone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DE Arbeitssicherheit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3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05" w:type="dxa"/>
          </w:tcPr>
          <w:p w:rsidR="005609E0" w:rsidRPr="0008114D" w:rsidRDefault="005609E0" w:rsidP="009F4F64"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787264" behindDoc="0" locked="0" layoutInCell="1" allowOverlap="1" wp14:anchorId="24A884D7" wp14:editId="6FFCEA98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1764000" cy="681681"/>
                  <wp:effectExtent l="0" t="0" r="8255" b="4445"/>
                  <wp:wrapTopAndBottom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aim_300dpi_cmy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6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788288" behindDoc="0" locked="0" layoutInCell="1" allowOverlap="1" wp14:anchorId="54C0B5CA" wp14:editId="000AE7DE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878205</wp:posOffset>
                  </wp:positionV>
                  <wp:extent cx="1764000" cy="363600"/>
                  <wp:effectExtent l="0" t="0" r="8255" b="0"/>
                  <wp:wrapNone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DE Arbeitssicherheit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3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05" w:type="dxa"/>
          </w:tcPr>
          <w:p w:rsidR="005609E0" w:rsidRPr="0008114D" w:rsidRDefault="005609E0" w:rsidP="009F4F64">
            <w:r>
              <w:rPr>
                <w:noProof/>
                <w:lang w:eastAsia="de-DE"/>
              </w:rPr>
              <w:drawing>
                <wp:anchor distT="0" distB="107950" distL="114300" distR="114300" simplePos="0" relativeHeight="251789312" behindDoc="0" locked="0" layoutInCell="1" allowOverlap="1" wp14:anchorId="3D6DEF30" wp14:editId="3D7DDF7A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1764000" cy="681681"/>
                  <wp:effectExtent l="0" t="0" r="8255" b="4445"/>
                  <wp:wrapTopAndBottom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aim_300dpi_cmy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6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790336" behindDoc="0" locked="0" layoutInCell="1" allowOverlap="1" wp14:anchorId="20F32709" wp14:editId="2B2D4456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878205</wp:posOffset>
                  </wp:positionV>
                  <wp:extent cx="1764000" cy="363600"/>
                  <wp:effectExtent l="0" t="0" r="8255" b="0"/>
                  <wp:wrapNone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DE Arbeitssicherheit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3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609E0" w:rsidTr="00D16D38">
        <w:trPr>
          <w:cantSplit/>
          <w:trHeight w:hRule="exact" w:val="8108"/>
        </w:trPr>
        <w:tc>
          <w:tcPr>
            <w:tcW w:w="3005" w:type="dxa"/>
            <w:textDirection w:val="btLr"/>
            <w:vAlign w:val="center"/>
          </w:tcPr>
          <w:p w:rsidR="005609E0" w:rsidRPr="005609E0" w:rsidRDefault="005609E0" w:rsidP="00226440">
            <w:pPr>
              <w:tabs>
                <w:tab w:val="right" w:leader="underscore" w:pos="7881"/>
              </w:tabs>
              <w:spacing w:after="120" w:line="960" w:lineRule="exact"/>
              <w:ind w:left="113" w:right="113"/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</w:pPr>
            <w:r w:rsidRPr="005609E0"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  <w:t>Arbeitsschutz</w:t>
            </w:r>
          </w:p>
          <w:p w:rsidR="005609E0" w:rsidRDefault="005609E0" w:rsidP="00226440">
            <w:pPr>
              <w:pBdr>
                <w:bottom w:val="single" w:sz="24" w:space="1" w:color="auto"/>
              </w:pBd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96"/>
                <w:szCs w:val="96"/>
                <w:lang w:eastAsia="de-DE"/>
              </w:rPr>
            </w:pPr>
          </w:p>
          <w:p w:rsidR="005609E0" w:rsidRPr="00304A5E" w:rsidRDefault="005609E0" w:rsidP="00226440">
            <w:pP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20"/>
                <w:szCs w:val="20"/>
                <w:lang w:eastAsia="de-DE"/>
              </w:rPr>
            </w:pP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Organisationseinheit (FAK/DEZ/ZE/AG/SG/Abteilung/Bereich</w:t>
            </w:r>
            <w:r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/…</w:t>
            </w: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)</w:t>
            </w:r>
          </w:p>
        </w:tc>
        <w:tc>
          <w:tcPr>
            <w:tcW w:w="3005" w:type="dxa"/>
            <w:textDirection w:val="btLr"/>
            <w:vAlign w:val="center"/>
          </w:tcPr>
          <w:p w:rsidR="005609E0" w:rsidRPr="005609E0" w:rsidRDefault="005609E0" w:rsidP="009F4F64">
            <w:pPr>
              <w:tabs>
                <w:tab w:val="right" w:leader="underscore" w:pos="7881"/>
              </w:tabs>
              <w:spacing w:after="120" w:line="960" w:lineRule="exact"/>
              <w:ind w:left="113" w:right="113"/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</w:pPr>
            <w:r w:rsidRPr="005609E0"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  <w:t>Arbeitsschutz</w:t>
            </w:r>
          </w:p>
          <w:p w:rsidR="005609E0" w:rsidRDefault="005609E0" w:rsidP="009F4F64">
            <w:pPr>
              <w:pBdr>
                <w:bottom w:val="single" w:sz="24" w:space="1" w:color="auto"/>
              </w:pBd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96"/>
                <w:szCs w:val="96"/>
                <w:lang w:eastAsia="de-DE"/>
              </w:rPr>
            </w:pPr>
          </w:p>
          <w:p w:rsidR="005609E0" w:rsidRPr="00304A5E" w:rsidRDefault="005609E0" w:rsidP="009F4F64">
            <w:pP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20"/>
                <w:szCs w:val="20"/>
                <w:lang w:eastAsia="de-DE"/>
              </w:rPr>
            </w:pP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Organisationseinheit (FAK/DEZ/ZE/AG/SG/Abteilung/Bereich</w:t>
            </w:r>
            <w:r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/…</w:t>
            </w: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)</w:t>
            </w:r>
          </w:p>
        </w:tc>
        <w:tc>
          <w:tcPr>
            <w:tcW w:w="3005" w:type="dxa"/>
            <w:textDirection w:val="btLr"/>
            <w:vAlign w:val="center"/>
          </w:tcPr>
          <w:p w:rsidR="005609E0" w:rsidRPr="005609E0" w:rsidRDefault="005609E0" w:rsidP="009F4F64">
            <w:pPr>
              <w:tabs>
                <w:tab w:val="right" w:leader="underscore" w:pos="7881"/>
              </w:tabs>
              <w:spacing w:after="120" w:line="960" w:lineRule="exact"/>
              <w:ind w:left="113" w:right="113"/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</w:pPr>
            <w:r w:rsidRPr="005609E0"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  <w:t>Arbeitsschutz</w:t>
            </w:r>
          </w:p>
          <w:p w:rsidR="005609E0" w:rsidRDefault="005609E0" w:rsidP="009F4F64">
            <w:pPr>
              <w:pBdr>
                <w:bottom w:val="single" w:sz="24" w:space="1" w:color="auto"/>
              </w:pBd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96"/>
                <w:szCs w:val="96"/>
                <w:lang w:eastAsia="de-DE"/>
              </w:rPr>
            </w:pPr>
          </w:p>
          <w:p w:rsidR="005609E0" w:rsidRPr="00304A5E" w:rsidRDefault="005609E0" w:rsidP="009F4F64">
            <w:pP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20"/>
                <w:szCs w:val="20"/>
                <w:lang w:eastAsia="de-DE"/>
              </w:rPr>
            </w:pP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Organisationseinheit (FAK/DEZ/ZE/AG/SG/Abteilung/Bereich</w:t>
            </w:r>
            <w:r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/…</w:t>
            </w: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)</w:t>
            </w:r>
          </w:p>
        </w:tc>
        <w:tc>
          <w:tcPr>
            <w:tcW w:w="3005" w:type="dxa"/>
            <w:textDirection w:val="btLr"/>
            <w:vAlign w:val="center"/>
          </w:tcPr>
          <w:p w:rsidR="005609E0" w:rsidRPr="005609E0" w:rsidRDefault="005609E0" w:rsidP="009F4F64">
            <w:pPr>
              <w:tabs>
                <w:tab w:val="right" w:leader="underscore" w:pos="7881"/>
              </w:tabs>
              <w:spacing w:after="120" w:line="960" w:lineRule="exact"/>
              <w:ind w:left="113" w:right="113"/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</w:pPr>
            <w:r w:rsidRPr="005609E0"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  <w:t>Arbeitsschutz</w:t>
            </w:r>
          </w:p>
          <w:p w:rsidR="005609E0" w:rsidRDefault="005609E0" w:rsidP="009F4F64">
            <w:pPr>
              <w:pBdr>
                <w:bottom w:val="single" w:sz="24" w:space="1" w:color="auto"/>
              </w:pBd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96"/>
                <w:szCs w:val="96"/>
                <w:lang w:eastAsia="de-DE"/>
              </w:rPr>
            </w:pPr>
          </w:p>
          <w:p w:rsidR="005609E0" w:rsidRPr="00304A5E" w:rsidRDefault="005609E0" w:rsidP="009F4F64">
            <w:pP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20"/>
                <w:szCs w:val="20"/>
                <w:lang w:eastAsia="de-DE"/>
              </w:rPr>
            </w:pP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Organisationseinheit (FAK/DEZ/ZE/AG/SG/Abteilung/Bereich</w:t>
            </w:r>
            <w:r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/…</w:t>
            </w: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)</w:t>
            </w:r>
          </w:p>
        </w:tc>
        <w:tc>
          <w:tcPr>
            <w:tcW w:w="3005" w:type="dxa"/>
            <w:textDirection w:val="btLr"/>
            <w:vAlign w:val="center"/>
          </w:tcPr>
          <w:p w:rsidR="005609E0" w:rsidRPr="005609E0" w:rsidRDefault="005609E0" w:rsidP="009F4F64">
            <w:pPr>
              <w:tabs>
                <w:tab w:val="right" w:leader="underscore" w:pos="7881"/>
              </w:tabs>
              <w:spacing w:after="120" w:line="960" w:lineRule="exact"/>
              <w:ind w:left="113" w:right="113"/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</w:pPr>
            <w:r w:rsidRPr="005609E0">
              <w:rPr>
                <w:rFonts w:ascii="Officina Sans ITC TT" w:hAnsi="Officina Sans ITC TT"/>
                <w:b/>
                <w:i/>
                <w:noProof/>
                <w:sz w:val="96"/>
                <w:szCs w:val="96"/>
                <w:lang w:eastAsia="de-DE"/>
              </w:rPr>
              <w:t>Arbeitsschutz</w:t>
            </w:r>
          </w:p>
          <w:p w:rsidR="005609E0" w:rsidRDefault="005609E0" w:rsidP="009F4F64">
            <w:pPr>
              <w:pBdr>
                <w:bottom w:val="single" w:sz="24" w:space="1" w:color="auto"/>
              </w:pBd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96"/>
                <w:szCs w:val="96"/>
                <w:lang w:eastAsia="de-DE"/>
              </w:rPr>
            </w:pPr>
          </w:p>
          <w:p w:rsidR="005609E0" w:rsidRPr="00304A5E" w:rsidRDefault="005609E0" w:rsidP="009F4F64">
            <w:pPr>
              <w:tabs>
                <w:tab w:val="right" w:leader="underscore" w:pos="7881"/>
              </w:tabs>
              <w:ind w:left="113" w:right="113"/>
              <w:rPr>
                <w:rFonts w:ascii="Officina Sans ITC TT" w:hAnsi="Officina Sans ITC TT"/>
                <w:b/>
                <w:noProof/>
                <w:sz w:val="20"/>
                <w:szCs w:val="20"/>
                <w:lang w:eastAsia="de-DE"/>
              </w:rPr>
            </w:pP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Organisationseinheit (FAK/DEZ/ZE/AG/SG/Abteilung/Bereich</w:t>
            </w:r>
            <w:r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/…</w:t>
            </w:r>
            <w:r w:rsidRPr="00390E12">
              <w:rPr>
                <w:rFonts w:ascii="Officina Sans ITC TT" w:hAnsi="Officina Sans ITC TT"/>
                <w:b/>
                <w:noProof/>
                <w:color w:val="BFBFBF" w:themeColor="background1" w:themeShade="BF"/>
                <w:sz w:val="20"/>
                <w:szCs w:val="20"/>
                <w:lang w:eastAsia="de-DE"/>
              </w:rPr>
              <w:t>)</w:t>
            </w:r>
          </w:p>
        </w:tc>
      </w:tr>
      <w:bookmarkEnd w:id="0"/>
    </w:tbl>
    <w:p w:rsidR="00225C1A" w:rsidRPr="00225C1A" w:rsidRDefault="00225C1A" w:rsidP="00225C1A">
      <w:pPr>
        <w:ind w:left="43" w:right="43"/>
        <w:rPr>
          <w:vanish/>
        </w:rPr>
      </w:pPr>
    </w:p>
    <w:sectPr w:rsidR="00225C1A" w:rsidRPr="00225C1A" w:rsidSect="0008114D">
      <w:type w:val="continuous"/>
      <w:pgSz w:w="16837" w:h="11905" w:orient="landscape" w:code="9"/>
      <w:pgMar w:top="567" w:right="765" w:bottom="0" w:left="765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fficina Sans ITC TT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1"/>
  <w:proofState w:spelling="clean" w:grammar="clean"/>
  <w:attachedTemplate r:id="rId1"/>
  <w:defaultTabStop w:val="709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-Porto::GUID" w:val="{92d1d5d3-ec68-4143-88db-80efde29a377}"/>
  </w:docVars>
  <w:rsids>
    <w:rsidRoot w:val="000D1B06"/>
    <w:rsid w:val="00070773"/>
    <w:rsid w:val="0008114D"/>
    <w:rsid w:val="000D1B06"/>
    <w:rsid w:val="00135A40"/>
    <w:rsid w:val="001633B0"/>
    <w:rsid w:val="00225C1A"/>
    <w:rsid w:val="00226440"/>
    <w:rsid w:val="0023613D"/>
    <w:rsid w:val="00304A5E"/>
    <w:rsid w:val="003434CF"/>
    <w:rsid w:val="0037120A"/>
    <w:rsid w:val="00390E12"/>
    <w:rsid w:val="003D397B"/>
    <w:rsid w:val="005025B4"/>
    <w:rsid w:val="005609E0"/>
    <w:rsid w:val="00594D4F"/>
    <w:rsid w:val="005D5003"/>
    <w:rsid w:val="0075094A"/>
    <w:rsid w:val="007E4533"/>
    <w:rsid w:val="00861948"/>
    <w:rsid w:val="008F7D91"/>
    <w:rsid w:val="009B55E0"/>
    <w:rsid w:val="009F568B"/>
    <w:rsid w:val="00B828BB"/>
    <w:rsid w:val="00C87033"/>
    <w:rsid w:val="00CA63A5"/>
    <w:rsid w:val="00D16D38"/>
    <w:rsid w:val="00EA6269"/>
    <w:rsid w:val="00F73D04"/>
    <w:rsid w:val="00F97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7120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225C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25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25C1A"/>
    <w:rPr>
      <w:rFonts w:ascii="Tahoma" w:hAnsi="Tahoma" w:cs="Tahoma"/>
      <w:sz w:val="16"/>
      <w:szCs w:val="16"/>
    </w:rPr>
  </w:style>
  <w:style w:type="paragraph" w:customStyle="1" w:styleId="Test">
    <w:name w:val="Test"/>
    <w:basedOn w:val="Standard"/>
    <w:rsid w:val="00CA63A5"/>
    <w:pPr>
      <w:pBdr>
        <w:bottom w:val="single" w:sz="12" w:space="1" w:color="BFBFBF" w:themeColor="background1" w:themeShade="BF"/>
      </w:pBdr>
      <w:spacing w:after="0" w:line="240" w:lineRule="auto"/>
      <w:ind w:left="43" w:right="43"/>
      <w:jc w:val="center"/>
    </w:pPr>
    <w:rPr>
      <w:sz w:val="52"/>
      <w:szCs w:val="52"/>
    </w:rPr>
  </w:style>
  <w:style w:type="paragraph" w:customStyle="1" w:styleId="OEbergeordnet">
    <w:name w:val="OE Übergeordnet"/>
    <w:next w:val="OE"/>
    <w:qFormat/>
    <w:rsid w:val="003434CF"/>
    <w:pPr>
      <w:pBdr>
        <w:top w:val="single" w:sz="12" w:space="1" w:color="auto"/>
      </w:pBdr>
      <w:shd w:val="clear" w:color="auto" w:fill="BFBFBF" w:themeFill="background1" w:themeFillShade="BF"/>
      <w:spacing w:before="120" w:after="0" w:line="240" w:lineRule="auto"/>
      <w:outlineLvl w:val="0"/>
    </w:pPr>
    <w:rPr>
      <w:rFonts w:ascii="Officina Sans ITC TT" w:hAnsi="Officina Sans ITC TT"/>
      <w:sz w:val="20"/>
    </w:rPr>
  </w:style>
  <w:style w:type="paragraph" w:customStyle="1" w:styleId="OE">
    <w:name w:val="OE"/>
    <w:next w:val="OEbergeordnet"/>
    <w:qFormat/>
    <w:rsid w:val="00B828BB"/>
    <w:pPr>
      <w:pBdr>
        <w:top w:val="single" w:sz="12" w:space="1" w:color="BFBFBF" w:themeColor="background1" w:themeShade="BF"/>
        <w:bottom w:val="single" w:sz="12" w:space="1" w:color="BFBFBF" w:themeColor="background1" w:themeShade="BF"/>
        <w:between w:val="single" w:sz="12" w:space="1" w:color="BFBFBF" w:themeColor="background1" w:themeShade="BF"/>
      </w:pBdr>
      <w:spacing w:after="0" w:line="240" w:lineRule="auto"/>
      <w:jc w:val="center"/>
      <w:outlineLvl w:val="1"/>
    </w:pPr>
    <w:rPr>
      <w:rFonts w:ascii="Officina Sans ITC TT" w:hAnsi="Officina Sans ITC TT"/>
      <w:sz w:val="52"/>
    </w:rPr>
  </w:style>
  <w:style w:type="paragraph" w:customStyle="1" w:styleId="Institut">
    <w:name w:val="Institut"/>
    <w:next w:val="OEbergeordnet"/>
    <w:qFormat/>
    <w:rsid w:val="003434CF"/>
    <w:pPr>
      <w:pBdr>
        <w:bottom w:val="single" w:sz="12" w:space="1" w:color="auto"/>
      </w:pBdr>
      <w:shd w:val="clear" w:color="auto" w:fill="BFBFBF" w:themeFill="background1" w:themeFillShade="BF"/>
      <w:spacing w:after="0" w:line="240" w:lineRule="auto"/>
      <w:jc w:val="center"/>
    </w:pPr>
    <w:rPr>
      <w:rFonts w:ascii="Officina Sans ITC TT" w:hAnsi="Officina Sans ITC TT"/>
      <w:b/>
      <w:color w:val="FFFFFF" w:themeColor="background1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7120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225C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25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25C1A"/>
    <w:rPr>
      <w:rFonts w:ascii="Tahoma" w:hAnsi="Tahoma" w:cs="Tahoma"/>
      <w:sz w:val="16"/>
      <w:szCs w:val="16"/>
    </w:rPr>
  </w:style>
  <w:style w:type="paragraph" w:customStyle="1" w:styleId="Test">
    <w:name w:val="Test"/>
    <w:basedOn w:val="Standard"/>
    <w:rsid w:val="00CA63A5"/>
    <w:pPr>
      <w:pBdr>
        <w:bottom w:val="single" w:sz="12" w:space="1" w:color="BFBFBF" w:themeColor="background1" w:themeShade="BF"/>
      </w:pBdr>
      <w:spacing w:after="0" w:line="240" w:lineRule="auto"/>
      <w:ind w:left="43" w:right="43"/>
      <w:jc w:val="center"/>
    </w:pPr>
    <w:rPr>
      <w:sz w:val="52"/>
      <w:szCs w:val="52"/>
    </w:rPr>
  </w:style>
  <w:style w:type="paragraph" w:customStyle="1" w:styleId="OEbergeordnet">
    <w:name w:val="OE Übergeordnet"/>
    <w:next w:val="OE"/>
    <w:qFormat/>
    <w:rsid w:val="003434CF"/>
    <w:pPr>
      <w:pBdr>
        <w:top w:val="single" w:sz="12" w:space="1" w:color="auto"/>
      </w:pBdr>
      <w:shd w:val="clear" w:color="auto" w:fill="BFBFBF" w:themeFill="background1" w:themeFillShade="BF"/>
      <w:spacing w:before="120" w:after="0" w:line="240" w:lineRule="auto"/>
      <w:outlineLvl w:val="0"/>
    </w:pPr>
    <w:rPr>
      <w:rFonts w:ascii="Officina Sans ITC TT" w:hAnsi="Officina Sans ITC TT"/>
      <w:sz w:val="20"/>
    </w:rPr>
  </w:style>
  <w:style w:type="paragraph" w:customStyle="1" w:styleId="OE">
    <w:name w:val="OE"/>
    <w:next w:val="OEbergeordnet"/>
    <w:qFormat/>
    <w:rsid w:val="00B828BB"/>
    <w:pPr>
      <w:pBdr>
        <w:top w:val="single" w:sz="12" w:space="1" w:color="BFBFBF" w:themeColor="background1" w:themeShade="BF"/>
        <w:bottom w:val="single" w:sz="12" w:space="1" w:color="BFBFBF" w:themeColor="background1" w:themeShade="BF"/>
        <w:between w:val="single" w:sz="12" w:space="1" w:color="BFBFBF" w:themeColor="background1" w:themeShade="BF"/>
      </w:pBdr>
      <w:spacing w:after="0" w:line="240" w:lineRule="auto"/>
      <w:jc w:val="center"/>
      <w:outlineLvl w:val="1"/>
    </w:pPr>
    <w:rPr>
      <w:rFonts w:ascii="Officina Sans ITC TT" w:hAnsi="Officina Sans ITC TT"/>
      <w:sz w:val="52"/>
    </w:rPr>
  </w:style>
  <w:style w:type="paragraph" w:customStyle="1" w:styleId="Institut">
    <w:name w:val="Institut"/>
    <w:next w:val="OEbergeordnet"/>
    <w:qFormat/>
    <w:rsid w:val="003434CF"/>
    <w:pPr>
      <w:pBdr>
        <w:bottom w:val="single" w:sz="12" w:space="1" w:color="auto"/>
      </w:pBdr>
      <w:shd w:val="clear" w:color="auto" w:fill="BFBFBF" w:themeFill="background1" w:themeFillShade="BF"/>
      <w:spacing w:after="0" w:line="240" w:lineRule="auto"/>
      <w:jc w:val="center"/>
    </w:pPr>
    <w:rPr>
      <w:rFonts w:ascii="Officina Sans ITC TT" w:hAnsi="Officina Sans ITC TT"/>
      <w:b/>
      <w:color w:val="FFFFFF" w:themeColor="background1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Vorlagen\UDE%20AS%20Ordnerr&#252;cken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UDE AS Ordnerrücken.dotx</Template>
  <TotalTime>0</TotalTime>
  <Pages>1</Pages>
  <Words>15</Words>
  <Characters>378</Characters>
  <Application>Microsoft Office Word</Application>
  <DocSecurity>0</DocSecurity>
  <Lines>22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 Duisburg Essen</Company>
  <LinksUpToDate>false</LinksUpToDate>
  <CharactersWithSpaces>383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Becker, Ludger</dc:creator>
  <cp:lastModifiedBy>Becker, Ludger</cp:lastModifiedBy>
  <cp:revision>4</cp:revision>
  <cp:lastPrinted>2013-10-08T17:07:00Z</cp:lastPrinted>
  <dcterms:created xsi:type="dcterms:W3CDTF">2018-05-30T17:05:00Z</dcterms:created>
  <dcterms:modified xsi:type="dcterms:W3CDTF">2018-05-30T18:00:00Z</dcterms:modified>
</cp:coreProperties>
</file>